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490" w:rsidRPr="00D5721A" w:rsidRDefault="00D5721A" w:rsidP="00D5721A">
      <w:pPr>
        <w:ind w:left="7080" w:firstLine="708"/>
        <w:jc w:val="center"/>
        <w:rPr>
          <w:rFonts w:cs="Arial"/>
          <w:b/>
          <w:i/>
          <w:sz w:val="18"/>
          <w:szCs w:val="18"/>
        </w:rPr>
      </w:pPr>
      <w:r w:rsidRPr="00D5721A">
        <w:rPr>
          <w:rFonts w:cs="Arial"/>
          <w:b/>
          <w:i/>
          <w:sz w:val="18"/>
          <w:szCs w:val="18"/>
        </w:rPr>
        <w:t xml:space="preserve">Priloga </w:t>
      </w:r>
      <w:r w:rsidR="00563BDC">
        <w:rPr>
          <w:rFonts w:cs="Arial"/>
          <w:b/>
          <w:i/>
          <w:sz w:val="18"/>
          <w:szCs w:val="18"/>
        </w:rPr>
        <w:t>8</w:t>
      </w:r>
    </w:p>
    <w:p w:rsidR="00BB1A5E" w:rsidRPr="00BE1F97" w:rsidRDefault="00BB1A5E" w:rsidP="00BB1A5E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>ŠT. JAVNEGA RAZPISA:</w:t>
      </w:r>
      <w:r w:rsidRPr="00BE1F97">
        <w:rPr>
          <w:rFonts w:cs="Arial"/>
          <w:i/>
          <w:sz w:val="20"/>
          <w:szCs w:val="20"/>
        </w:rPr>
        <w:tab/>
        <w:t>2019/</w:t>
      </w:r>
      <w:r w:rsidR="008C0FEB">
        <w:rPr>
          <w:rFonts w:cs="Arial"/>
          <w:i/>
          <w:sz w:val="20"/>
          <w:szCs w:val="20"/>
        </w:rPr>
        <w:t>250</w:t>
      </w:r>
    </w:p>
    <w:p w:rsidR="00BB1A5E" w:rsidRPr="00BE1F97" w:rsidRDefault="00BB1A5E" w:rsidP="00BB1A5E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 xml:space="preserve">DATUM: </w:t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 w:rsidR="008C0FEB">
        <w:rPr>
          <w:rFonts w:cs="Arial"/>
          <w:i/>
          <w:sz w:val="20"/>
          <w:szCs w:val="20"/>
        </w:rPr>
        <w:t>21.6</w:t>
      </w:r>
      <w:bookmarkStart w:id="0" w:name="_GoBack"/>
      <w:bookmarkEnd w:id="0"/>
      <w:r w:rsidRPr="00BE1F97">
        <w:rPr>
          <w:rFonts w:cs="Arial"/>
          <w:i/>
          <w:sz w:val="20"/>
          <w:szCs w:val="20"/>
        </w:rPr>
        <w:t>.2019</w:t>
      </w:r>
    </w:p>
    <w:p w:rsidR="00BB1A5E" w:rsidRPr="00BE1F97" w:rsidRDefault="00BB1A5E" w:rsidP="00BB1A5E">
      <w:pPr>
        <w:rPr>
          <w:i/>
          <w:sz w:val="20"/>
          <w:szCs w:val="20"/>
        </w:rPr>
      </w:pPr>
      <w:r w:rsidRPr="00BE1F97">
        <w:rPr>
          <w:i/>
          <w:sz w:val="20"/>
          <w:szCs w:val="20"/>
        </w:rPr>
        <w:t xml:space="preserve">PREDMET: </w:t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>Menjava naftnih derivatov</w:t>
      </w:r>
    </w:p>
    <w:p w:rsidR="00EC3F7B" w:rsidRDefault="00EC3F7B" w:rsidP="00EC3F7B">
      <w:pPr>
        <w:jc w:val="both"/>
        <w:rPr>
          <w:rFonts w:cs="Arial"/>
          <w:b/>
          <w:bCs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>PONUDNIK:</w:t>
      </w:r>
      <w:r>
        <w:rPr>
          <w:rFonts w:cs="Arial"/>
        </w:rPr>
        <w:tab/>
        <w:t>______________________</w:t>
      </w: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pStyle w:val="Naslov2"/>
      </w:pPr>
      <w:r>
        <w:t>IZJAVA PONUDNIKA</w:t>
      </w:r>
    </w:p>
    <w:p w:rsidR="00EC3F7B" w:rsidRDefault="00EC3F7B" w:rsidP="00EC3F7B">
      <w:pPr>
        <w:pStyle w:val="Naslov2"/>
      </w:pPr>
      <w:r>
        <w:t>za pridobitev podatkov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>Podpisani dovoljujemo naročniku Zavod Republike Slovenije za blagovne rezerve, Dunajska cesta 106</w:t>
      </w:r>
      <w:r w:rsidR="00CA3A6A">
        <w:rPr>
          <w:rFonts w:cs="Arial"/>
        </w:rPr>
        <w:t>,</w:t>
      </w:r>
      <w:r>
        <w:rPr>
          <w:rFonts w:cs="Arial"/>
        </w:rPr>
        <w:t xml:space="preserve"> 1000 Ljubljana, da lahko za namene objavljenega javnega naročila na portalu javnih naročil </w:t>
      </w:r>
      <w:r w:rsidRPr="008D22A1">
        <w:rPr>
          <w:rFonts w:cs="Arial"/>
        </w:rPr>
        <w:t>in v Dodatku k Uradnemu listu EU</w:t>
      </w:r>
      <w:r w:rsidRPr="00B874BA">
        <w:rPr>
          <w:rFonts w:cs="Arial"/>
        </w:rPr>
        <w:t>,</w:t>
      </w:r>
      <w:r>
        <w:rPr>
          <w:rFonts w:cs="Arial"/>
        </w:rPr>
        <w:t xml:space="preserve"> pridobi podatke iz uradnih evidenc državnih organov, organov lokalnih skupnosti in nosilcev javnega pooblastila za nas kot ponudnika.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  <w:u w:val="single"/>
        </w:rPr>
      </w:pPr>
      <w:r>
        <w:rPr>
          <w:rFonts w:cs="Arial"/>
        </w:rPr>
        <w:t xml:space="preserve">V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</w:t>
      </w: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Žig in podpis ponudnika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Pr="00FE7856" w:rsidRDefault="00EC3F7B" w:rsidP="00EC3F7B">
      <w:pPr>
        <w:jc w:val="both"/>
        <w:rPr>
          <w:rFonts w:cs="Arial"/>
        </w:rPr>
      </w:pPr>
    </w:p>
    <w:p w:rsidR="00EC3F7B" w:rsidRPr="001F2804" w:rsidRDefault="00EC3F7B" w:rsidP="00EC3F7B">
      <w:pPr>
        <w:pStyle w:val="Telobesedila"/>
        <w:tabs>
          <w:tab w:val="num" w:pos="1080"/>
        </w:tabs>
        <w:spacing w:after="120"/>
        <w:rPr>
          <w:sz w:val="22"/>
          <w:szCs w:val="22"/>
        </w:rPr>
      </w:pPr>
      <w:r w:rsidRPr="001F2804">
        <w:rPr>
          <w:sz w:val="22"/>
          <w:szCs w:val="22"/>
        </w:rPr>
        <w:t>Ta izjava je sestavni del in priloga ponudbe, s katero se prijavljamo</w:t>
      </w:r>
      <w:r w:rsidR="00023CB3">
        <w:rPr>
          <w:sz w:val="22"/>
          <w:szCs w:val="22"/>
        </w:rPr>
        <w:t xml:space="preserve"> na obvestilo o javnem naročilu</w:t>
      </w:r>
      <w:r w:rsidRPr="001F2804">
        <w:rPr>
          <w:sz w:val="22"/>
          <w:szCs w:val="22"/>
        </w:rPr>
        <w:t>.</w:t>
      </w:r>
    </w:p>
    <w:p w:rsidR="00EC3F7B" w:rsidRPr="00A83B5A" w:rsidRDefault="00EC3F7B" w:rsidP="00EC3F7B">
      <w:pPr>
        <w:rPr>
          <w:sz w:val="24"/>
          <w:szCs w:val="24"/>
        </w:rPr>
      </w:pPr>
    </w:p>
    <w:p w:rsidR="004801D0" w:rsidRPr="004801D0" w:rsidRDefault="004801D0" w:rsidP="004801D0">
      <w:pPr>
        <w:rPr>
          <w:rFonts w:cs="Arial"/>
          <w:color w:val="000000"/>
        </w:rPr>
      </w:pPr>
    </w:p>
    <w:sectPr w:rsidR="004801D0" w:rsidRPr="004801D0" w:rsidSect="00001218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13A" w:rsidRDefault="006E613A">
      <w:r>
        <w:separator/>
      </w:r>
    </w:p>
  </w:endnote>
  <w:endnote w:type="continuationSeparator" w:id="0">
    <w:p w:rsidR="006E613A" w:rsidRDefault="006E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4" w:rsidRPr="00001218" w:rsidRDefault="005724B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D76A31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D76A31"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="00D76A31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D76A31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D76A31" w:rsidRPr="00001218">
      <w:rPr>
        <w:rStyle w:val="tevilkastrani"/>
        <w:sz w:val="20"/>
        <w:szCs w:val="20"/>
      </w:rPr>
      <w:fldChar w:fldCharType="separate"/>
    </w:r>
    <w:r w:rsidR="00557D4D">
      <w:rPr>
        <w:rStyle w:val="tevilkastrani"/>
        <w:noProof/>
        <w:sz w:val="20"/>
        <w:szCs w:val="20"/>
      </w:rPr>
      <w:t>1</w:t>
    </w:r>
    <w:r w:rsidR="00D76A31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93566D" w:rsidRPr="003A0D5D" w:rsidTr="00E83561">
      <w:tc>
        <w:tcPr>
          <w:tcW w:w="4605" w:type="dxa"/>
        </w:tcPr>
        <w:p w:rsidR="0093566D" w:rsidRPr="003A0D5D" w:rsidRDefault="0072004D" w:rsidP="00E83561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93566D" w:rsidRPr="003A0D5D" w:rsidRDefault="00D76A31" w:rsidP="00E83561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93566D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C0FEB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93566D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93566D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C0FEB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5724B4" w:rsidRPr="00001218" w:rsidRDefault="005724B4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13A" w:rsidRDefault="006E613A">
      <w:r>
        <w:separator/>
      </w:r>
    </w:p>
  </w:footnote>
  <w:footnote w:type="continuationSeparator" w:id="0">
    <w:p w:rsidR="006E613A" w:rsidRDefault="006E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3898"/>
      <w:gridCol w:w="1275"/>
      <w:gridCol w:w="4075"/>
    </w:tblGrid>
    <w:tr w:rsidR="005724B4" w:rsidRPr="00F763A8" w:rsidTr="00EC3F7B">
      <w:tc>
        <w:tcPr>
          <w:tcW w:w="3898" w:type="dxa"/>
        </w:tcPr>
        <w:p w:rsidR="005724B4" w:rsidRPr="00EC3F7B" w:rsidRDefault="005724B4" w:rsidP="00EC3F7B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EC3F7B">
            <w:rPr>
              <w:rFonts w:cs="Arial"/>
              <w:b/>
              <w:color w:val="000000"/>
            </w:rPr>
            <w:t>ZAVOD REPUBLIKE SLOVENIJE</w:t>
          </w:r>
          <w:r w:rsidRPr="00EC3F7B">
            <w:rPr>
              <w:rFonts w:cs="Arial"/>
              <w:b/>
              <w:color w:val="000000"/>
            </w:rPr>
            <w:br/>
          </w:r>
          <w:r w:rsidRPr="00EC3F7B">
            <w:rPr>
              <w:rFonts w:cs="Arial"/>
              <w:b/>
              <w:color w:val="000000"/>
              <w:spacing w:val="34"/>
            </w:rPr>
            <w:t>ZA BLAGOVNE REZERVE</w:t>
          </w:r>
          <w:r w:rsidRPr="00EC3F7B">
            <w:rPr>
              <w:rFonts w:cs="Arial"/>
              <w:b/>
              <w:color w:val="000000"/>
              <w:spacing w:val="34"/>
            </w:rPr>
            <w:br/>
          </w:r>
          <w:r w:rsidRPr="00EC3F7B">
            <w:rPr>
              <w:rFonts w:cs="Arial"/>
              <w:color w:val="000000"/>
              <w:spacing w:val="34"/>
              <w:sz w:val="2"/>
              <w:szCs w:val="2"/>
            </w:rPr>
            <w:br/>
          </w:r>
          <w:r w:rsidRPr="00EC3F7B">
            <w:rPr>
              <w:rFonts w:cs="Arial"/>
              <w:color w:val="000000"/>
              <w:spacing w:val="-2"/>
            </w:rPr>
            <w:t>Dunajska cesta 106</w:t>
          </w:r>
        </w:p>
        <w:p w:rsidR="005724B4" w:rsidRPr="00EC3F7B" w:rsidRDefault="005724B4" w:rsidP="00EC3F7B">
          <w:pPr>
            <w:jc w:val="both"/>
            <w:rPr>
              <w:rFonts w:cs="Arial"/>
              <w:color w:val="000000"/>
              <w:spacing w:val="-2"/>
            </w:rPr>
          </w:pPr>
          <w:r w:rsidRPr="00EC3F7B">
            <w:rPr>
              <w:rFonts w:cs="Arial"/>
              <w:color w:val="000000"/>
              <w:spacing w:val="-2"/>
            </w:rPr>
            <w:t>1000 LJUBLJANA</w:t>
          </w:r>
        </w:p>
      </w:tc>
      <w:tc>
        <w:tcPr>
          <w:tcW w:w="1275" w:type="dxa"/>
        </w:tcPr>
        <w:p w:rsidR="005724B4" w:rsidRPr="00EC3F7B" w:rsidRDefault="0072004D" w:rsidP="00EC3F7B">
          <w:pPr>
            <w:jc w:val="center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5" w:type="dxa"/>
        </w:tcPr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T: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r w:rsidRPr="00EC3F7B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F: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r w:rsidRPr="00EC3F7B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E: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hyperlink r:id="rId2" w:history="1">
            <w:r w:rsidRPr="00EC3F7B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5724B4" w:rsidRPr="00EC3F7B" w:rsidRDefault="005724B4" w:rsidP="00EC3F7B">
          <w:pPr>
            <w:tabs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H: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hyperlink r:id="rId3" w:history="1">
            <w:r w:rsidRPr="00EC3F7B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5724B4" w:rsidRPr="00F763A8" w:rsidTr="00EC3F7B">
      <w:tc>
        <w:tcPr>
          <w:tcW w:w="9248" w:type="dxa"/>
          <w:gridSpan w:val="3"/>
          <w:tcBorders>
            <w:bottom w:val="single" w:sz="4" w:space="0" w:color="auto"/>
          </w:tcBorders>
        </w:tcPr>
        <w:p w:rsidR="005724B4" w:rsidRPr="00EC3F7B" w:rsidRDefault="005724B4" w:rsidP="00EC3F7B">
          <w:pPr>
            <w:tabs>
              <w:tab w:val="left" w:pos="1653"/>
            </w:tabs>
            <w:jc w:val="center"/>
            <w:rPr>
              <w:rFonts w:cs="Arial"/>
              <w:color w:val="000000"/>
              <w:sz w:val="18"/>
              <w:szCs w:val="18"/>
            </w:rPr>
          </w:pPr>
          <w:r w:rsidRPr="00EC3F7B">
            <w:rPr>
              <w:rFonts w:cs="Arial"/>
              <w:color w:val="000000"/>
              <w:sz w:val="18"/>
              <w:szCs w:val="18"/>
            </w:rPr>
            <w:t>Matična številka: 5022959, ID št. za DDV: SI34375848, TRR: 10100-0039157343 ali 29000-0055148819</w:t>
          </w:r>
        </w:p>
      </w:tc>
    </w:tr>
  </w:tbl>
  <w:p w:rsidR="005724B4" w:rsidRPr="004801D0" w:rsidRDefault="005724B4" w:rsidP="00001218">
    <w:pPr>
      <w:pStyle w:val="Glava"/>
      <w:rPr>
        <w:rFonts w:cs="Arial"/>
        <w:sz w:val="2"/>
        <w:szCs w:val="2"/>
      </w:rPr>
    </w:pPr>
  </w:p>
  <w:p w:rsidR="005724B4" w:rsidRPr="00001218" w:rsidRDefault="005724B4">
    <w:pPr>
      <w:pStyle w:val="Glava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C18"/>
    <w:rsid w:val="00001218"/>
    <w:rsid w:val="00005413"/>
    <w:rsid w:val="00023CB3"/>
    <w:rsid w:val="000412BC"/>
    <w:rsid w:val="00042D0E"/>
    <w:rsid w:val="00046CE2"/>
    <w:rsid w:val="00055663"/>
    <w:rsid w:val="000576FB"/>
    <w:rsid w:val="0009395A"/>
    <w:rsid w:val="0009458A"/>
    <w:rsid w:val="00096243"/>
    <w:rsid w:val="00096BE4"/>
    <w:rsid w:val="000C23A5"/>
    <w:rsid w:val="000C4583"/>
    <w:rsid w:val="000D1670"/>
    <w:rsid w:val="000E1875"/>
    <w:rsid w:val="00114401"/>
    <w:rsid w:val="0012533E"/>
    <w:rsid w:val="00127BB4"/>
    <w:rsid w:val="0013086D"/>
    <w:rsid w:val="001575FB"/>
    <w:rsid w:val="0017296F"/>
    <w:rsid w:val="00175684"/>
    <w:rsid w:val="00175F64"/>
    <w:rsid w:val="00183318"/>
    <w:rsid w:val="00195AFF"/>
    <w:rsid w:val="001B1D17"/>
    <w:rsid w:val="001B3751"/>
    <w:rsid w:val="001D16E0"/>
    <w:rsid w:val="001D694D"/>
    <w:rsid w:val="0020233B"/>
    <w:rsid w:val="0021239D"/>
    <w:rsid w:val="00227FB0"/>
    <w:rsid w:val="00231CFA"/>
    <w:rsid w:val="00235E41"/>
    <w:rsid w:val="00240238"/>
    <w:rsid w:val="002413BB"/>
    <w:rsid w:val="00241698"/>
    <w:rsid w:val="002422A4"/>
    <w:rsid w:val="002476CD"/>
    <w:rsid w:val="00255C87"/>
    <w:rsid w:val="002711AE"/>
    <w:rsid w:val="00274438"/>
    <w:rsid w:val="00277706"/>
    <w:rsid w:val="00283EE6"/>
    <w:rsid w:val="00285B81"/>
    <w:rsid w:val="00293556"/>
    <w:rsid w:val="002B28E0"/>
    <w:rsid w:val="002D6A3C"/>
    <w:rsid w:val="002D6B1D"/>
    <w:rsid w:val="002E1329"/>
    <w:rsid w:val="002E2FD3"/>
    <w:rsid w:val="002E6B63"/>
    <w:rsid w:val="002F0041"/>
    <w:rsid w:val="002F68A9"/>
    <w:rsid w:val="00301033"/>
    <w:rsid w:val="003324FF"/>
    <w:rsid w:val="0035043A"/>
    <w:rsid w:val="003574D9"/>
    <w:rsid w:val="00367250"/>
    <w:rsid w:val="0037231D"/>
    <w:rsid w:val="003834C7"/>
    <w:rsid w:val="003B36FC"/>
    <w:rsid w:val="003C485B"/>
    <w:rsid w:val="003E5C55"/>
    <w:rsid w:val="003F0DE7"/>
    <w:rsid w:val="00406373"/>
    <w:rsid w:val="004105E5"/>
    <w:rsid w:val="004163CA"/>
    <w:rsid w:val="00434245"/>
    <w:rsid w:val="0043532D"/>
    <w:rsid w:val="00445049"/>
    <w:rsid w:val="004525B4"/>
    <w:rsid w:val="004527D6"/>
    <w:rsid w:val="00455EB9"/>
    <w:rsid w:val="004603CF"/>
    <w:rsid w:val="004635BA"/>
    <w:rsid w:val="004720C5"/>
    <w:rsid w:val="004756E3"/>
    <w:rsid w:val="004801D0"/>
    <w:rsid w:val="004A0508"/>
    <w:rsid w:val="004B065E"/>
    <w:rsid w:val="004C6AE9"/>
    <w:rsid w:val="004D6B75"/>
    <w:rsid w:val="00510646"/>
    <w:rsid w:val="0051745B"/>
    <w:rsid w:val="005255EB"/>
    <w:rsid w:val="00527A21"/>
    <w:rsid w:val="005316C0"/>
    <w:rsid w:val="00537622"/>
    <w:rsid w:val="00557D4D"/>
    <w:rsid w:val="005608A6"/>
    <w:rsid w:val="00563BDC"/>
    <w:rsid w:val="00567545"/>
    <w:rsid w:val="00567ED8"/>
    <w:rsid w:val="005724B4"/>
    <w:rsid w:val="005753D9"/>
    <w:rsid w:val="0058399F"/>
    <w:rsid w:val="005B253B"/>
    <w:rsid w:val="005B3910"/>
    <w:rsid w:val="005C4C41"/>
    <w:rsid w:val="005C54DF"/>
    <w:rsid w:val="005C71B5"/>
    <w:rsid w:val="005C7E8F"/>
    <w:rsid w:val="005D7E01"/>
    <w:rsid w:val="005E5079"/>
    <w:rsid w:val="005F18A6"/>
    <w:rsid w:val="005F751D"/>
    <w:rsid w:val="0061133D"/>
    <w:rsid w:val="006315C1"/>
    <w:rsid w:val="006318AE"/>
    <w:rsid w:val="0065152F"/>
    <w:rsid w:val="00662D8F"/>
    <w:rsid w:val="0066332D"/>
    <w:rsid w:val="006707F5"/>
    <w:rsid w:val="00670D1D"/>
    <w:rsid w:val="006B7BBB"/>
    <w:rsid w:val="006C3AA1"/>
    <w:rsid w:val="006C576C"/>
    <w:rsid w:val="006E1AD3"/>
    <w:rsid w:val="006E613A"/>
    <w:rsid w:val="006F758E"/>
    <w:rsid w:val="007033C0"/>
    <w:rsid w:val="0072004D"/>
    <w:rsid w:val="0072763B"/>
    <w:rsid w:val="00731230"/>
    <w:rsid w:val="007345D8"/>
    <w:rsid w:val="00741DF3"/>
    <w:rsid w:val="00750F46"/>
    <w:rsid w:val="00753E2B"/>
    <w:rsid w:val="00767A5A"/>
    <w:rsid w:val="00780396"/>
    <w:rsid w:val="007B7184"/>
    <w:rsid w:val="007D302C"/>
    <w:rsid w:val="007D4174"/>
    <w:rsid w:val="007E0866"/>
    <w:rsid w:val="007E31E3"/>
    <w:rsid w:val="007F3757"/>
    <w:rsid w:val="007F4AC2"/>
    <w:rsid w:val="00805743"/>
    <w:rsid w:val="008155E7"/>
    <w:rsid w:val="0082091E"/>
    <w:rsid w:val="00824D1D"/>
    <w:rsid w:val="008255A6"/>
    <w:rsid w:val="00833AC6"/>
    <w:rsid w:val="0084062F"/>
    <w:rsid w:val="00843739"/>
    <w:rsid w:val="00847017"/>
    <w:rsid w:val="00882006"/>
    <w:rsid w:val="0088428E"/>
    <w:rsid w:val="00895F3B"/>
    <w:rsid w:val="008A757F"/>
    <w:rsid w:val="008C0FEB"/>
    <w:rsid w:val="008C2AC2"/>
    <w:rsid w:val="008D20D2"/>
    <w:rsid w:val="008D6DCE"/>
    <w:rsid w:val="008E64FA"/>
    <w:rsid w:val="008E6EC3"/>
    <w:rsid w:val="0093566D"/>
    <w:rsid w:val="00945B2B"/>
    <w:rsid w:val="009514DD"/>
    <w:rsid w:val="0095198A"/>
    <w:rsid w:val="00961EAD"/>
    <w:rsid w:val="00965BB4"/>
    <w:rsid w:val="00992EB2"/>
    <w:rsid w:val="009B0FC7"/>
    <w:rsid w:val="009B70DE"/>
    <w:rsid w:val="009B728B"/>
    <w:rsid w:val="009B7404"/>
    <w:rsid w:val="009C29C7"/>
    <w:rsid w:val="009C5AA6"/>
    <w:rsid w:val="009D6C16"/>
    <w:rsid w:val="009E053F"/>
    <w:rsid w:val="009F0952"/>
    <w:rsid w:val="009F198A"/>
    <w:rsid w:val="009F7784"/>
    <w:rsid w:val="009F7DF4"/>
    <w:rsid w:val="00A163E6"/>
    <w:rsid w:val="00A3063E"/>
    <w:rsid w:val="00A33BE0"/>
    <w:rsid w:val="00A36205"/>
    <w:rsid w:val="00A36C8F"/>
    <w:rsid w:val="00A515E0"/>
    <w:rsid w:val="00A57325"/>
    <w:rsid w:val="00A75802"/>
    <w:rsid w:val="00A82847"/>
    <w:rsid w:val="00A82D67"/>
    <w:rsid w:val="00A83E62"/>
    <w:rsid w:val="00A92149"/>
    <w:rsid w:val="00A922C0"/>
    <w:rsid w:val="00A96A55"/>
    <w:rsid w:val="00AA2F1C"/>
    <w:rsid w:val="00AA4B55"/>
    <w:rsid w:val="00AB3346"/>
    <w:rsid w:val="00AB6D99"/>
    <w:rsid w:val="00AC72E5"/>
    <w:rsid w:val="00AD3618"/>
    <w:rsid w:val="00AE2EF9"/>
    <w:rsid w:val="00AF0AD6"/>
    <w:rsid w:val="00B01196"/>
    <w:rsid w:val="00B021F9"/>
    <w:rsid w:val="00B16F2C"/>
    <w:rsid w:val="00B20079"/>
    <w:rsid w:val="00B200E4"/>
    <w:rsid w:val="00B22347"/>
    <w:rsid w:val="00B256FD"/>
    <w:rsid w:val="00B2757C"/>
    <w:rsid w:val="00B4256F"/>
    <w:rsid w:val="00B528B4"/>
    <w:rsid w:val="00B52BF2"/>
    <w:rsid w:val="00B5369B"/>
    <w:rsid w:val="00B54A7A"/>
    <w:rsid w:val="00B65A8B"/>
    <w:rsid w:val="00B661E3"/>
    <w:rsid w:val="00B86392"/>
    <w:rsid w:val="00B9309E"/>
    <w:rsid w:val="00B930C3"/>
    <w:rsid w:val="00BA2C4A"/>
    <w:rsid w:val="00BB1A5E"/>
    <w:rsid w:val="00BB3939"/>
    <w:rsid w:val="00BC00ED"/>
    <w:rsid w:val="00BC0AD2"/>
    <w:rsid w:val="00BC29DD"/>
    <w:rsid w:val="00BC6A18"/>
    <w:rsid w:val="00BD4AEF"/>
    <w:rsid w:val="00BE655C"/>
    <w:rsid w:val="00BE6AEE"/>
    <w:rsid w:val="00BF174D"/>
    <w:rsid w:val="00BF319C"/>
    <w:rsid w:val="00C03C9F"/>
    <w:rsid w:val="00C052DE"/>
    <w:rsid w:val="00C16A39"/>
    <w:rsid w:val="00C2689D"/>
    <w:rsid w:val="00C318B2"/>
    <w:rsid w:val="00C41B8B"/>
    <w:rsid w:val="00C468BF"/>
    <w:rsid w:val="00C47C80"/>
    <w:rsid w:val="00C565DD"/>
    <w:rsid w:val="00C71C1F"/>
    <w:rsid w:val="00C76550"/>
    <w:rsid w:val="00C82B34"/>
    <w:rsid w:val="00C9521F"/>
    <w:rsid w:val="00C9531D"/>
    <w:rsid w:val="00C97729"/>
    <w:rsid w:val="00CA2E51"/>
    <w:rsid w:val="00CA3A6A"/>
    <w:rsid w:val="00CA4045"/>
    <w:rsid w:val="00CA555B"/>
    <w:rsid w:val="00CB008E"/>
    <w:rsid w:val="00CC2DD8"/>
    <w:rsid w:val="00CC3BC8"/>
    <w:rsid w:val="00CF12FC"/>
    <w:rsid w:val="00D2343D"/>
    <w:rsid w:val="00D5721A"/>
    <w:rsid w:val="00D579F3"/>
    <w:rsid w:val="00D715BC"/>
    <w:rsid w:val="00D7309B"/>
    <w:rsid w:val="00D76A31"/>
    <w:rsid w:val="00D77C8B"/>
    <w:rsid w:val="00D8275B"/>
    <w:rsid w:val="00D83E17"/>
    <w:rsid w:val="00D84490"/>
    <w:rsid w:val="00D92C6A"/>
    <w:rsid w:val="00DA0B86"/>
    <w:rsid w:val="00DB3E61"/>
    <w:rsid w:val="00DD62D5"/>
    <w:rsid w:val="00DF116B"/>
    <w:rsid w:val="00DF3D50"/>
    <w:rsid w:val="00E026FC"/>
    <w:rsid w:val="00E0340C"/>
    <w:rsid w:val="00E312AE"/>
    <w:rsid w:val="00E3300C"/>
    <w:rsid w:val="00E35C18"/>
    <w:rsid w:val="00E43C3D"/>
    <w:rsid w:val="00E61921"/>
    <w:rsid w:val="00E63367"/>
    <w:rsid w:val="00E676C3"/>
    <w:rsid w:val="00E67FB7"/>
    <w:rsid w:val="00E749F2"/>
    <w:rsid w:val="00E83561"/>
    <w:rsid w:val="00E9600A"/>
    <w:rsid w:val="00EA3E0B"/>
    <w:rsid w:val="00EA5AB3"/>
    <w:rsid w:val="00EA7B9C"/>
    <w:rsid w:val="00EB6770"/>
    <w:rsid w:val="00EC121E"/>
    <w:rsid w:val="00EC3F7B"/>
    <w:rsid w:val="00EE524E"/>
    <w:rsid w:val="00EE7F32"/>
    <w:rsid w:val="00EF0493"/>
    <w:rsid w:val="00EF1787"/>
    <w:rsid w:val="00EF18FD"/>
    <w:rsid w:val="00EF3B38"/>
    <w:rsid w:val="00EF768F"/>
    <w:rsid w:val="00F011C0"/>
    <w:rsid w:val="00F0401D"/>
    <w:rsid w:val="00F13110"/>
    <w:rsid w:val="00F165B1"/>
    <w:rsid w:val="00F21B47"/>
    <w:rsid w:val="00F22611"/>
    <w:rsid w:val="00F267C9"/>
    <w:rsid w:val="00F41606"/>
    <w:rsid w:val="00F42EA0"/>
    <w:rsid w:val="00F60526"/>
    <w:rsid w:val="00F65355"/>
    <w:rsid w:val="00F70BB8"/>
    <w:rsid w:val="00F71C13"/>
    <w:rsid w:val="00F94B26"/>
    <w:rsid w:val="00FA493D"/>
    <w:rsid w:val="00FB174F"/>
    <w:rsid w:val="00FB4D34"/>
    <w:rsid w:val="00FC4EB7"/>
    <w:rsid w:val="00FD6770"/>
    <w:rsid w:val="00FD797F"/>
    <w:rsid w:val="00FE34E9"/>
    <w:rsid w:val="00FE6A48"/>
    <w:rsid w:val="00FF1B9E"/>
    <w:rsid w:val="00FF1C9D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46CC469"/>
  <w15:docId w15:val="{F50E3C48-E5CF-4422-A229-F3D3FC1A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01D0"/>
    <w:rPr>
      <w:rFonts w:ascii="Arial" w:hAnsi="Arial"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EC3F7B"/>
    <w:pPr>
      <w:keepNext/>
      <w:jc w:val="center"/>
      <w:outlineLvl w:val="1"/>
    </w:pPr>
    <w:rPr>
      <w:rFonts w:cs="Arial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EC3F7B"/>
    <w:pPr>
      <w:keepNext/>
      <w:jc w:val="center"/>
      <w:outlineLvl w:val="2"/>
    </w:pPr>
    <w:rPr>
      <w:rFonts w:ascii="Arial Black" w:hAnsi="Arial Black"/>
      <w:i/>
      <w:iCs/>
      <w:sz w:val="28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EC3F7B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rsid w:val="00EC3F7B"/>
    <w:rPr>
      <w:rFonts w:ascii="Arial Black" w:hAnsi="Arial Black"/>
      <w:i/>
      <w:iCs/>
      <w:sz w:val="28"/>
      <w:szCs w:val="24"/>
    </w:rPr>
  </w:style>
  <w:style w:type="paragraph" w:styleId="Telobesedila">
    <w:name w:val="Body Text"/>
    <w:basedOn w:val="Navaden"/>
    <w:link w:val="TelobesedilaZnak"/>
    <w:rsid w:val="00EC3F7B"/>
    <w:pPr>
      <w:jc w:val="both"/>
    </w:pPr>
    <w:rPr>
      <w:rFonts w:cs="Arial"/>
      <w:sz w:val="24"/>
      <w:szCs w:val="24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EC3F7B"/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enaho\AppData\Roaming\Microsoft\Predloge\Dopis%20-%202010-02%20(Office%202007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- 2010-02 (Office 2007).dotx</Template>
  <TotalTime>10</TotalTime>
  <Pages>1</Pages>
  <Words>96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irenaho</dc:creator>
  <cp:lastModifiedBy>Irena HORVAT</cp:lastModifiedBy>
  <cp:revision>19</cp:revision>
  <cp:lastPrinted>2017-09-05T10:53:00Z</cp:lastPrinted>
  <dcterms:created xsi:type="dcterms:W3CDTF">2016-03-23T13:08:00Z</dcterms:created>
  <dcterms:modified xsi:type="dcterms:W3CDTF">2019-06-18T12:07:00Z</dcterms:modified>
</cp:coreProperties>
</file>